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0A" w:rsidRDefault="0068660A" w:rsidP="0013681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8</w:t>
      </w:r>
    </w:p>
    <w:p w:rsidR="0068660A" w:rsidRDefault="0068660A" w:rsidP="0013681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68660A" w:rsidRDefault="0068660A" w:rsidP="0013681F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68660A" w:rsidRDefault="0068660A" w:rsidP="0013681F">
      <w:pPr>
        <w:pStyle w:val="NoSpacing"/>
        <w:rPr>
          <w:rFonts w:ascii="Times New Roman" w:hAnsi="Times New Roman"/>
          <w:sz w:val="26"/>
          <w:szCs w:val="26"/>
        </w:rPr>
      </w:pPr>
    </w:p>
    <w:p w:rsidR="0068660A" w:rsidRDefault="0068660A" w:rsidP="0013681F">
      <w:pPr>
        <w:pStyle w:val="NoSpacing"/>
        <w:rPr>
          <w:rFonts w:ascii="Times New Roman" w:hAnsi="Times New Roman"/>
          <w:sz w:val="26"/>
          <w:szCs w:val="26"/>
        </w:rPr>
      </w:pPr>
    </w:p>
    <w:p w:rsidR="0068660A" w:rsidRDefault="0068660A" w:rsidP="0013681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68660A" w:rsidRDefault="0068660A" w:rsidP="001368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Лихушина Юрия Юрьевича</w:t>
      </w:r>
    </w:p>
    <w:p w:rsidR="0068660A" w:rsidRDefault="0068660A" w:rsidP="0013681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4 (г.п. Советский)</w:t>
      </w:r>
    </w:p>
    <w:p w:rsidR="0068660A" w:rsidRDefault="0068660A" w:rsidP="001368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68660A" w:rsidRDefault="0068660A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Лихушин Ю.Ю. входит в состав постоянной комиссии по социальным вопросам Думы Советского района. </w:t>
      </w:r>
    </w:p>
    <w:p w:rsidR="0068660A" w:rsidRDefault="0068660A" w:rsidP="00475C2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2020 год состоялись 9 заседаний (из них 4 внеочередных заседаний) и 12 заочных голосований Думы Советского района по 23 проектам решений Думы Советского района (принял участие в 5 очередных заседаниях, в 3 внеочередных заседаниях и в 8 заочных голосованиях по 19 проектам решений). </w:t>
      </w:r>
    </w:p>
    <w:p w:rsidR="0068660A" w:rsidRDefault="0068660A" w:rsidP="00475C2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состоялись:</w:t>
      </w:r>
    </w:p>
    <w:p w:rsidR="0068660A" w:rsidRDefault="0068660A" w:rsidP="00475C2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- 10 заседаний постоянной комиссии по бюджету, налогам и финансам, на которых были рассмотрены 121 вопросов (принял участие в 2 заседаниях);</w:t>
      </w:r>
    </w:p>
    <w:p w:rsidR="0068660A" w:rsidRDefault="0068660A" w:rsidP="00475C2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района, на которых были рассмотрены 122 вопросов (принял участие в 1 заседании);</w:t>
      </w:r>
    </w:p>
    <w:p w:rsidR="0068660A" w:rsidRDefault="0068660A" w:rsidP="00475C2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района, на которых были рассмотрены 118 вопросов (принял участие в 2 заседаниях);</w:t>
      </w:r>
    </w:p>
    <w:p w:rsidR="0068660A" w:rsidRDefault="0068660A" w:rsidP="00475C2E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4 заседаний постоянной комиссии по социальным вопросам Думы Советского района, на которых были рассмотрены 69 вопроса (принял участие в 2 заседаниях)</w:t>
      </w:r>
    </w:p>
    <w:p w:rsidR="0068660A" w:rsidRDefault="0068660A" w:rsidP="001368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660A" w:rsidRDefault="0068660A" w:rsidP="000900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68660A" w:rsidRDefault="0068660A" w:rsidP="000900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68660A" w:rsidRDefault="0068660A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68660A" w:rsidRPr="00043B35" w:rsidRDefault="0068660A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43B3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полномочий депутата Думы Советского района осуществлял контроль за исполнением наказов избирателей органами местного самоуправл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ения Советского района в течение</w:t>
      </w:r>
      <w:r w:rsidRPr="00043B3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отчетного периода.</w:t>
      </w:r>
    </w:p>
    <w:p w:rsidR="0068660A" w:rsidRPr="00362419" w:rsidRDefault="0068660A" w:rsidP="00362419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депутатской деятельности депутат принимал участие в акции «Собери ребёнка в школу», были приобретены канцелярские школьные принадлежности для многодетных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малообеспеченных 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семей.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Также Лихушин Ю.Ю. оказал финансовую помощь для приобретения подарков детям с ограниченными возможностями здоровья в ходе Всероссийской благотворительной акции «Ёлка желаний». </w:t>
      </w:r>
    </w:p>
    <w:p w:rsidR="0068660A" w:rsidRDefault="0068660A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68660A" w:rsidRDefault="0068660A" w:rsidP="001368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68660A" w:rsidRDefault="0068660A" w:rsidP="001368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68660A" w:rsidRPr="008A1920" w:rsidRDefault="0068660A" w:rsidP="008A1920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течение 2020 года поступило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14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обращений граждан, из которых: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благоустройство территории возле Храма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–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8A1920">
        <w:rPr>
          <w:rFonts w:ascii="Times New Roman" w:hAnsi="Times New Roman"/>
          <w:color w:val="000000"/>
          <w:sz w:val="26"/>
          <w:szCs w:val="26"/>
          <w:u w:val="single"/>
          <w:shd w:val="clear" w:color="auto" w:fill="FFFFFF"/>
        </w:rPr>
        <w:t>2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решено положительно;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помощь по отводу воды (ко</w:t>
      </w:r>
      <w:bookmarkStart w:id="1" w:name="_GoBack"/>
      <w:bookmarkEnd w:id="1"/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ллективное) - </w:t>
      </w:r>
      <w:r w:rsidRPr="008A1920">
        <w:rPr>
          <w:rFonts w:ascii="Times New Roman" w:hAnsi="Times New Roman"/>
          <w:color w:val="000000"/>
          <w:sz w:val="26"/>
          <w:szCs w:val="26"/>
          <w:u w:val="single"/>
          <w:shd w:val="clear" w:color="auto" w:fill="FFFFFF"/>
        </w:rPr>
        <w:t>1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решено положительно;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приобретение новогодних подарков организациям района -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решено положительно;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организация поездки на соревнования -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решено положительно;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организация помощи в проведении мероприятий ветеранам -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решено;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оказание материальной помощи в связи с тяжелой жизненной ситуации – постоянно, такие обращения депутатом не регистрируются;</w:t>
      </w:r>
    </w:p>
    <w:p w:rsidR="0068660A" w:rsidRPr="008A1920" w:rsidRDefault="0068660A" w:rsidP="008A1920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рассмотрены, но не решены положительно -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8A192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обращения. </w:t>
      </w:r>
    </w:p>
    <w:p w:rsidR="0068660A" w:rsidRDefault="0068660A" w:rsidP="00A413B5">
      <w:pPr>
        <w:pStyle w:val="NoSpacing"/>
        <w:ind w:left="142" w:hanging="142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68660A" w:rsidRDefault="0068660A" w:rsidP="00A413B5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68660A" w:rsidRDefault="0068660A" w:rsidP="001368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68660A" w:rsidRPr="00D803D4" w:rsidRDefault="0068660A" w:rsidP="001D55EC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Лиху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шина Ю.Ю. освещается телеканалом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«Первый Советский» и газетой «Первая Советская», информационным порталом «2города», в рамках работы постоянной комиссии по социальным вопросам,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а также в рамках работы остальных комиссий,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hyperlink r:id="rId4" w:history="1"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через аккаунты председателя районного парламента 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68660A" w:rsidRPr="001D55EC" w:rsidRDefault="0068660A" w:rsidP="001D55EC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68660A" w:rsidRDefault="0068660A" w:rsidP="001368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68660A" w:rsidRDefault="0068660A" w:rsidP="0013681F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68660A" w:rsidRDefault="0068660A" w:rsidP="0013681F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68660A" w:rsidRPr="0013681F" w:rsidRDefault="0068660A" w:rsidP="0013681F"/>
    <w:sectPr w:rsidR="0068660A" w:rsidRPr="0013681F" w:rsidSect="007B1CE5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6A0"/>
    <w:rsid w:val="00005AAE"/>
    <w:rsid w:val="00025D5A"/>
    <w:rsid w:val="00043B35"/>
    <w:rsid w:val="00054115"/>
    <w:rsid w:val="00056E36"/>
    <w:rsid w:val="00061058"/>
    <w:rsid w:val="00064E79"/>
    <w:rsid w:val="000713A2"/>
    <w:rsid w:val="00085D03"/>
    <w:rsid w:val="000900E1"/>
    <w:rsid w:val="000C5445"/>
    <w:rsid w:val="000C60CC"/>
    <w:rsid w:val="000E4855"/>
    <w:rsid w:val="0011247E"/>
    <w:rsid w:val="0013681F"/>
    <w:rsid w:val="001662CB"/>
    <w:rsid w:val="001823A5"/>
    <w:rsid w:val="001D55EC"/>
    <w:rsid w:val="001E650B"/>
    <w:rsid w:val="002523D4"/>
    <w:rsid w:val="00280B53"/>
    <w:rsid w:val="002A5A3A"/>
    <w:rsid w:val="002E2F40"/>
    <w:rsid w:val="002F7E31"/>
    <w:rsid w:val="00330CE4"/>
    <w:rsid w:val="00362419"/>
    <w:rsid w:val="003A132E"/>
    <w:rsid w:val="003A43C1"/>
    <w:rsid w:val="003A7BCA"/>
    <w:rsid w:val="003F26FD"/>
    <w:rsid w:val="0042482E"/>
    <w:rsid w:val="00433BF0"/>
    <w:rsid w:val="0043785E"/>
    <w:rsid w:val="00475C2E"/>
    <w:rsid w:val="00487DE6"/>
    <w:rsid w:val="004A7139"/>
    <w:rsid w:val="004C76A0"/>
    <w:rsid w:val="004D3813"/>
    <w:rsid w:val="004E4AB1"/>
    <w:rsid w:val="004E4F53"/>
    <w:rsid w:val="0051798C"/>
    <w:rsid w:val="00521306"/>
    <w:rsid w:val="00543A34"/>
    <w:rsid w:val="005F5FBA"/>
    <w:rsid w:val="00603C60"/>
    <w:rsid w:val="00636A24"/>
    <w:rsid w:val="0068660A"/>
    <w:rsid w:val="006C34F4"/>
    <w:rsid w:val="006D7C62"/>
    <w:rsid w:val="007170BA"/>
    <w:rsid w:val="007466F9"/>
    <w:rsid w:val="0076182B"/>
    <w:rsid w:val="0077325E"/>
    <w:rsid w:val="007910AB"/>
    <w:rsid w:val="007B1CE5"/>
    <w:rsid w:val="007B22E0"/>
    <w:rsid w:val="008013D1"/>
    <w:rsid w:val="008239D6"/>
    <w:rsid w:val="00853D16"/>
    <w:rsid w:val="00857767"/>
    <w:rsid w:val="008A1920"/>
    <w:rsid w:val="008A6FF7"/>
    <w:rsid w:val="008E38F8"/>
    <w:rsid w:val="008F7BCD"/>
    <w:rsid w:val="00982E8B"/>
    <w:rsid w:val="00997E8A"/>
    <w:rsid w:val="009A4777"/>
    <w:rsid w:val="00A22C13"/>
    <w:rsid w:val="00A413B5"/>
    <w:rsid w:val="00AA2AA1"/>
    <w:rsid w:val="00AB3B87"/>
    <w:rsid w:val="00AF28FA"/>
    <w:rsid w:val="00C41720"/>
    <w:rsid w:val="00CB3A46"/>
    <w:rsid w:val="00D05AF0"/>
    <w:rsid w:val="00D32986"/>
    <w:rsid w:val="00D76488"/>
    <w:rsid w:val="00D803D4"/>
    <w:rsid w:val="00D80A89"/>
    <w:rsid w:val="00D83E0E"/>
    <w:rsid w:val="00D90696"/>
    <w:rsid w:val="00D918E6"/>
    <w:rsid w:val="00DB6D42"/>
    <w:rsid w:val="00DC2916"/>
    <w:rsid w:val="00DF3728"/>
    <w:rsid w:val="00E32F22"/>
    <w:rsid w:val="00E342BB"/>
    <w:rsid w:val="00E35AAD"/>
    <w:rsid w:val="00E473AA"/>
    <w:rsid w:val="00E70FC5"/>
    <w:rsid w:val="00F376F8"/>
    <w:rsid w:val="00F82FF1"/>
    <w:rsid w:val="00F92A58"/>
    <w:rsid w:val="00FA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0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372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D83E0E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372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3E0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D83E0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0610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43A3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061058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43A34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61058"/>
    <w:rPr>
      <w:rFonts w:cs="Mangal"/>
    </w:rPr>
  </w:style>
  <w:style w:type="paragraph" w:styleId="Caption">
    <w:name w:val="caption"/>
    <w:basedOn w:val="Normal"/>
    <w:uiPriority w:val="99"/>
    <w:qFormat/>
    <w:rsid w:val="000610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D83E0E"/>
    <w:pPr>
      <w:ind w:left="220" w:hanging="220"/>
    </w:pPr>
  </w:style>
  <w:style w:type="paragraph" w:styleId="IndexHeading">
    <w:name w:val="index heading"/>
    <w:basedOn w:val="Normal"/>
    <w:uiPriority w:val="99"/>
    <w:rsid w:val="00061058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D83E0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8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3A34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7B1CE5"/>
    <w:rPr>
      <w:lang w:eastAsia="en-US"/>
    </w:rPr>
  </w:style>
  <w:style w:type="character" w:styleId="Hyperlink">
    <w:name w:val="Hyperlink"/>
    <w:basedOn w:val="DefaultParagraphFont"/>
    <w:uiPriority w:val="99"/>
    <w:rsid w:val="00D803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8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o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340</TotalTime>
  <Pages>2</Pages>
  <Words>488</Words>
  <Characters>2785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75</cp:revision>
  <cp:lastPrinted>2020-04-27T10:30:00Z</cp:lastPrinted>
  <dcterms:created xsi:type="dcterms:W3CDTF">2018-02-13T04:45:00Z</dcterms:created>
  <dcterms:modified xsi:type="dcterms:W3CDTF">2021-04-28T13:06:00Z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